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Pr="00910253" w:rsidRDefault="002F054A" w:rsidP="005D7E04">
      <w:pPr>
        <w:pStyle w:val="Header"/>
        <w:spacing w:line="40" w:lineRule="exact"/>
        <w:rPr>
          <w:rFonts w:ascii="Browallia New" w:hAnsi="Browallia New" w:cs="Browallia New"/>
          <w:sz w:val="30"/>
          <w:szCs w:val="30"/>
          <w:cs/>
        </w:rPr>
      </w:pPr>
    </w:p>
    <w:tbl>
      <w:tblPr>
        <w:tblW w:w="93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1163"/>
        <w:gridCol w:w="4530"/>
        <w:gridCol w:w="3686"/>
        <w:gridCol w:w="6"/>
      </w:tblGrid>
      <w:tr w:rsidR="002F054A" w:rsidRPr="003B7C5A" w:rsidTr="00DE69B4">
        <w:trPr>
          <w:gridAfter w:val="1"/>
          <w:wAfter w:w="6" w:type="dxa"/>
          <w:trHeight w:val="617"/>
          <w:tblHeader/>
        </w:trPr>
        <w:tc>
          <w:tcPr>
            <w:tcW w:w="9379" w:type="dxa"/>
            <w:gridSpan w:val="3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:rsidR="002F054A" w:rsidRPr="003B7C5A" w:rsidRDefault="002F054A" w:rsidP="00E52C4C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397236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9</w:t>
            </w:r>
            <w:bookmarkStart w:id="0" w:name="_GoBack"/>
            <w:bookmarkEnd w:id="0"/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DE69B4">
        <w:trPr>
          <w:tblHeader/>
        </w:trPr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6C7B37" w:rsidRDefault="00086869" w:rsidP="00E52C4C">
            <w:pPr>
              <w:ind w:hanging="23"/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</w:pPr>
            <w:r w:rsidRPr="006C7B37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 xml:space="preserve">ตัวชี้วัดที่ </w:t>
            </w:r>
            <w:r w:rsidR="00DE69B4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  <w:t>8</w:t>
            </w:r>
            <w:r w:rsidR="00453A01" w:rsidRPr="006C7B37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22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Pr="006C7B37" w:rsidRDefault="00DE69B4" w:rsidP="00DE69B4">
            <w:pPr>
              <w:pStyle w:val="FootnoteText"/>
              <w:ind w:left="-104"/>
              <w:outlineLvl w:val="0"/>
              <w:rPr>
                <w:rFonts w:ascii="Calibri" w:hAnsi="Calibri" w:cs="TH SarabunPSK"/>
                <w:b/>
                <w:bCs/>
                <w:color w:val="000000" w:themeColor="text1"/>
                <w:sz w:val="30"/>
                <w:szCs w:val="30"/>
              </w:rPr>
            </w:pPr>
            <w:r w:rsidRPr="00426899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ระดับ</w:t>
            </w:r>
            <w:r w:rsidRPr="0042689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วามสำเร็จของการดำเนินการตามแนวทางการพัฒนาคุณภาพการบริหารจัดการภาครัฐของสำนักงานคณะกรรมการการอุดมศึกษา</w:t>
            </w:r>
          </w:p>
        </w:tc>
      </w:tr>
      <w:tr w:rsidR="002F054A" w:rsidRPr="003B7C5A" w:rsidTr="00DE69B4">
        <w:trPr>
          <w:gridAfter w:val="1"/>
          <w:wAfter w:w="6" w:type="dxa"/>
        </w:trPr>
        <w:tc>
          <w:tcPr>
            <w:tcW w:w="5693" w:type="dxa"/>
            <w:gridSpan w:val="2"/>
            <w:tcBorders>
              <w:top w:val="single" w:sz="4" w:space="0" w:color="auto"/>
              <w:right w:val="nil"/>
            </w:tcBorders>
          </w:tcPr>
          <w:p w:rsidR="00FD5D04" w:rsidRDefault="002F054A" w:rsidP="00FD5D04"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="00DE69B4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FD5D04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นางสาวนุชนภา รื่นอบเชย</w:t>
            </w:r>
          </w:p>
          <w:p w:rsidR="00FD5D04" w:rsidRDefault="00FD5D04" w:rsidP="00FD5D04">
            <w:pPr>
              <w:tabs>
                <w:tab w:val="left" w:pos="1760"/>
              </w:tabs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นางสมสมร วงศ์รจิต</w:t>
            </w:r>
          </w:p>
          <w:p w:rsidR="00FD5D04" w:rsidRDefault="00FD5D04" w:rsidP="00FD5D04">
            <w:pPr>
              <w:tabs>
                <w:tab w:val="left" w:pos="1760"/>
              </w:tabs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277D5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นางสาว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จันทร์สุดา นกน้อย</w:t>
            </w:r>
          </w:p>
          <w:p w:rsidR="00FD5D04" w:rsidRDefault="00FD5D04" w:rsidP="00FD5D04">
            <w:pPr>
              <w:tabs>
                <w:tab w:val="left" w:pos="1760"/>
              </w:tabs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นางสาว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รชาภา ฐานวัฒน์</w:t>
            </w:r>
          </w:p>
          <w:p w:rsidR="00FD5D04" w:rsidRDefault="00FD5D04" w:rsidP="00FD5D04">
            <w:pPr>
              <w:tabs>
                <w:tab w:val="left" w:pos="1760"/>
              </w:tabs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  <w:t xml:space="preserve">นางสาวธาริณี 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ขุนเนน</w:t>
            </w:r>
          </w:p>
          <w:p w:rsidR="00453A01" w:rsidRPr="00FD5D04" w:rsidRDefault="00FD5D04" w:rsidP="00FD5D04">
            <w:pPr>
              <w:tabs>
                <w:tab w:val="left" w:pos="1760"/>
              </w:tabs>
              <w:rPr>
                <w:cs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277D5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นางสาว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นพรัตน์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ประสาทเขตการณ์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</w:tcBorders>
          </w:tcPr>
          <w:p w:rsidR="00FD5D04" w:rsidRDefault="002F054A" w:rsidP="00FD5D04"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FD5D04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0-2039-</w:t>
            </w:r>
            <w:r w:rsidR="00FD5D04">
              <w:rPr>
                <w:rFonts w:ascii="TH SarabunPSK" w:hAnsi="TH SarabunPSK" w:cs="TH SarabunPSK"/>
                <w:color w:val="000000"/>
                <w:sz w:val="30"/>
                <w:szCs w:val="30"/>
              </w:rPr>
              <w:t>5615</w:t>
            </w:r>
          </w:p>
          <w:p w:rsidR="00FD5D04" w:rsidRDefault="00FD5D04" w:rsidP="00FD5D04"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0-2039-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5616</w:t>
            </w:r>
          </w:p>
          <w:p w:rsidR="00FD5D04" w:rsidRDefault="00FD5D04" w:rsidP="00FD5D04"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</w:rPr>
              <w:t>0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2039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</w:rPr>
              <w:t>5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639</w:t>
            </w:r>
          </w:p>
          <w:p w:rsidR="00FD5D04" w:rsidRDefault="00FD5D04" w:rsidP="00FD5D04"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</w:rPr>
              <w:t>0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</w:rPr>
              <w:t>2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039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</w:rPr>
              <w:t>5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611</w:t>
            </w:r>
          </w:p>
          <w:p w:rsidR="00FD5D04" w:rsidRDefault="00FD5D04" w:rsidP="00FD5D04"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</w:rPr>
              <w:t>0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</w:rPr>
              <w:t>2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039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</w:rPr>
              <w:t>5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623</w:t>
            </w:r>
          </w:p>
          <w:p w:rsidR="00453A01" w:rsidRPr="00FD5D04" w:rsidRDefault="00FD5D04" w:rsidP="00FD5D04"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</w:rPr>
              <w:t>0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</w:rPr>
              <w:t>2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039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</w:rPr>
              <w:t>5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626</w:t>
            </w:r>
          </w:p>
        </w:tc>
      </w:tr>
      <w:tr w:rsidR="002F054A" w:rsidRPr="003B7C5A" w:rsidTr="00DE69B4">
        <w:trPr>
          <w:gridAfter w:val="1"/>
          <w:wAfter w:w="6" w:type="dxa"/>
        </w:trPr>
        <w:tc>
          <w:tcPr>
            <w:tcW w:w="5693" w:type="dxa"/>
            <w:gridSpan w:val="2"/>
            <w:tcBorders>
              <w:right w:val="nil"/>
            </w:tcBorders>
          </w:tcPr>
          <w:p w:rsidR="00FD5D04" w:rsidRDefault="002F054A" w:rsidP="00FD5D04"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 w:rsidR="00FD5D04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FD5D04">
              <w:rPr>
                <w:rFonts w:ascii="TH SarabunPSK" w:hAnsi="TH SarabunPSK" w:cs="TH SarabunPSK" w:hint="cs"/>
                <w:sz w:val="30"/>
                <w:szCs w:val="30"/>
                <w:cs/>
              </w:rPr>
              <w:t>นางสุทธิรา คำสิน</w:t>
            </w:r>
          </w:p>
          <w:p w:rsidR="006C7B37" w:rsidRPr="00FD5D04" w:rsidRDefault="00FD5D04" w:rsidP="00FD5D04">
            <w:pPr>
              <w:rPr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 xml:space="preserve">         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นางสาวนันทพร สุรชิต</w:t>
            </w:r>
            <w:r w:rsidR="006C7B37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</w:p>
        </w:tc>
        <w:tc>
          <w:tcPr>
            <w:tcW w:w="3686" w:type="dxa"/>
            <w:tcBorders>
              <w:left w:val="nil"/>
            </w:tcBorders>
          </w:tcPr>
          <w:p w:rsidR="00FD5D04" w:rsidRDefault="00D849B7" w:rsidP="00FD5D04"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FD5D04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0-2039-5</w:t>
            </w:r>
            <w:r w:rsidR="00FD5D04">
              <w:rPr>
                <w:rFonts w:ascii="TH SarabunPSK" w:hAnsi="TH SarabunPSK" w:cs="TH SarabunPSK" w:hint="cs"/>
                <w:sz w:val="30"/>
                <w:szCs w:val="30"/>
                <w:cs/>
              </w:rPr>
              <w:t>614</w:t>
            </w:r>
          </w:p>
          <w:p w:rsidR="006C7B37" w:rsidRPr="00FD5D04" w:rsidRDefault="00FD5D04" w:rsidP="007131DC"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0-2039-5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631</w:t>
            </w:r>
          </w:p>
        </w:tc>
      </w:tr>
      <w:tr w:rsidR="002F054A" w:rsidRPr="003B7C5A" w:rsidTr="00FD5D04">
        <w:trPr>
          <w:gridAfter w:val="1"/>
          <w:wAfter w:w="6" w:type="dxa"/>
          <w:trHeight w:val="8781"/>
        </w:trPr>
        <w:tc>
          <w:tcPr>
            <w:tcW w:w="9379" w:type="dxa"/>
            <w:gridSpan w:val="3"/>
          </w:tcPr>
          <w:p w:rsidR="002F054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09319F" w:rsidRPr="00426899" w:rsidRDefault="0009319F" w:rsidP="0009319F">
            <w:pPr>
              <w:pStyle w:val="FootnoteText"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ab/>
            </w:r>
            <w:r w:rsidRPr="00426899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เกณฑ์คุณภาพการบริหารจัดการภาครัฐ (</w:t>
            </w:r>
            <w:r w:rsidRPr="00426899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  <w:t xml:space="preserve">Public Sector Management Quality Award </w:t>
            </w:r>
            <w:r w:rsidRPr="00426899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: </w:t>
            </w:r>
            <w:r w:rsidRPr="00426899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  <w:t>PMQA</w:t>
            </w:r>
            <w:r w:rsidRPr="00426899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) </w:t>
            </w:r>
            <w:r w:rsidRPr="00426899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เป็นเกณฑ์ที่พัฒนาขึ้นโดยมีวัตถุประสงค์เพื่อให้องค์การได้ปรับปรุงระบบบริหารจัดการให้ได้มาตรฐานและ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br/>
            </w:r>
            <w:r w:rsidRPr="00426899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มีการพัฒนาอย่างต่อเนื่องและยั่งยืน เป็นกรอบการประเมินที่สามารถบ่งชี้ระดับความสำเร็จของการพัฒนาคุณภาพการบริหารจัดการของส่วนราชการและหน่วยงานของรัฐ ซึ่งเป็นแนวปฏิบัติที่สอดคล้องกับหลักเกณฑ์และวิธีการบริหารกิจการบ้านเมืองที่ดี และสะท้อนให้เห็นถึงระดับการพัฒนาของส่วนราชการในระดับที่กระบวนการสัมฤทธิ์ผล</w:t>
            </w:r>
          </w:p>
          <w:p w:rsidR="0009319F" w:rsidRPr="00426899" w:rsidRDefault="0009319F" w:rsidP="0009319F">
            <w:pPr>
              <w:pStyle w:val="FootnoteText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42689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การดำเนินการตามแนวทางการพัฒนาคุณภาพการบริหารจัดการภาครัฐของสำนักงานคณะกรรมการการอุดมศึกษา</w:t>
            </w:r>
            <w:r w:rsidRPr="00426899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426899">
              <w:rPr>
                <w:rFonts w:ascii="TH SarabunPSK" w:hAnsi="TH SarabunPSK" w:cs="TH SarabunPSK" w:hint="cs"/>
                <w:sz w:val="30"/>
                <w:szCs w:val="30"/>
                <w:cs/>
              </w:rPr>
              <w:t>มีแนวทางการดำเนินการ ดังนี้</w:t>
            </w:r>
          </w:p>
          <w:p w:rsidR="0009319F" w:rsidRPr="00426899" w:rsidRDefault="0009319F" w:rsidP="0009319F">
            <w:pPr>
              <w:pStyle w:val="FootnoteText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sz w:val="18"/>
                <w:szCs w:val="18"/>
              </w:rPr>
              <w:tab/>
            </w:r>
            <w:r w:rsidRPr="00426899">
              <w:rPr>
                <w:sz w:val="18"/>
                <w:szCs w:val="18"/>
              </w:rPr>
              <w:sym w:font="Wingdings" w:char="F06C"/>
            </w:r>
            <w:r w:rsidRPr="00426899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Pr="0042689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การกำกับดูแลองค์การที่ดี</w:t>
            </w:r>
          </w:p>
          <w:p w:rsidR="0009319F" w:rsidRPr="00426899" w:rsidRDefault="0009319F" w:rsidP="0009319F">
            <w:pPr>
              <w:pStyle w:val="ListParagraph"/>
              <w:numPr>
                <w:ilvl w:val="1"/>
                <w:numId w:val="8"/>
              </w:numPr>
              <w:spacing w:line="360" w:lineRule="exact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26899">
              <w:rPr>
                <w:rFonts w:ascii="TH SarabunPSK" w:hAnsi="TH SarabunPSK" w:cs="TH SarabunPSK" w:hint="cs"/>
                <w:sz w:val="30"/>
                <w:szCs w:val="30"/>
                <w:cs/>
              </w:rPr>
              <w:t>มีการเปิดเผยข้อมูลการดำเนินงานตามภารกิจของสำนัก/หน่วยงาน อย่างน้อย 1 ช่องทาง</w:t>
            </w:r>
          </w:p>
          <w:p w:rsidR="0009319F" w:rsidRPr="00426899" w:rsidRDefault="0009319F" w:rsidP="0009319F">
            <w:pPr>
              <w:pStyle w:val="ListParagraph"/>
              <w:numPr>
                <w:ilvl w:val="1"/>
                <w:numId w:val="8"/>
              </w:numPr>
              <w:spacing w:line="360" w:lineRule="exact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26899">
              <w:rPr>
                <w:rFonts w:ascii="TH SarabunPSK" w:hAnsi="TH SarabunPSK" w:cs="TH SarabunPSK" w:hint="cs"/>
                <w:sz w:val="30"/>
                <w:szCs w:val="30"/>
                <w:cs/>
              </w:rPr>
              <w:t>ผู้มีส่วนได้ส่วนเสียเข้ามามีส่วนร่วมในการแสดงความคิดเห็นเกี่ยวกับแผนงาน/โครงการตามภารกิจของสำนัก/หน่วยงาน</w:t>
            </w:r>
          </w:p>
          <w:p w:rsidR="0009319F" w:rsidRPr="00426899" w:rsidRDefault="0009319F" w:rsidP="0009319F">
            <w:pPr>
              <w:pStyle w:val="ListParagraph"/>
              <w:numPr>
                <w:ilvl w:val="1"/>
                <w:numId w:val="8"/>
              </w:numPr>
              <w:spacing w:line="360" w:lineRule="exact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26899">
              <w:rPr>
                <w:rFonts w:ascii="TH SarabunPSK" w:hAnsi="TH SarabunPSK" w:cs="TH SarabunPSK" w:hint="cs"/>
                <w:sz w:val="30"/>
                <w:szCs w:val="30"/>
                <w:cs/>
              </w:rPr>
              <w:t>ผู้มีส่วนได้ส่วนเสียเข้ามามีส่วนร่วมในการจัดทำแผนงาน/โครงการตามภารกิจของสำนัก/หน่วยงาน</w:t>
            </w:r>
          </w:p>
          <w:p w:rsidR="0009319F" w:rsidRPr="00426899" w:rsidRDefault="0009319F" w:rsidP="0009319F">
            <w:pPr>
              <w:pStyle w:val="ListParagraph"/>
              <w:numPr>
                <w:ilvl w:val="1"/>
                <w:numId w:val="8"/>
              </w:numPr>
              <w:spacing w:line="360" w:lineRule="exact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26899">
              <w:rPr>
                <w:rFonts w:ascii="TH SarabunPSK" w:hAnsi="TH SarabunPSK" w:cs="TH SarabunPSK" w:hint="cs"/>
                <w:sz w:val="30"/>
                <w:szCs w:val="30"/>
                <w:cs/>
              </w:rPr>
              <w:t>ผู้มีส่วนได้ส่วนเสียเข้ามามีส่วนร่วมในการดำเนินโครงการ ตามภารกิจของสำนัก/หน่วยงาน</w:t>
            </w:r>
          </w:p>
          <w:p w:rsidR="0009319F" w:rsidRPr="00426899" w:rsidRDefault="0009319F" w:rsidP="0009319F">
            <w:pPr>
              <w:pStyle w:val="ListParagraph"/>
              <w:numPr>
                <w:ilvl w:val="1"/>
                <w:numId w:val="8"/>
              </w:numPr>
              <w:spacing w:line="360" w:lineRule="exact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26899">
              <w:rPr>
                <w:rFonts w:ascii="TH SarabunPSK" w:hAnsi="TH SarabunPSK" w:cs="TH SarabunPSK" w:hint="cs"/>
                <w:sz w:val="30"/>
                <w:szCs w:val="30"/>
                <w:cs/>
              </w:rPr>
              <w:t>ผู้มีส่วนได้ส่วนเสียเข้ามามีส่วนร่วมในการตรวจสอบ ติดตามประเมินผลการดำเนินโครงการตามภารกิจของสำนัก/หน่วยงาน</w:t>
            </w:r>
          </w:p>
          <w:p w:rsidR="0009319F" w:rsidRPr="00426899" w:rsidRDefault="0009319F" w:rsidP="0009319F">
            <w:pPr>
              <w:pStyle w:val="ListParagraph"/>
              <w:numPr>
                <w:ilvl w:val="0"/>
                <w:numId w:val="9"/>
              </w:numPr>
              <w:spacing w:line="360" w:lineRule="exact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26899">
              <w:rPr>
                <w:rFonts w:ascii="TH SarabunPSK" w:hAnsi="TH SarabunPSK" w:cs="TH SarabunPSK" w:hint="cs"/>
                <w:sz w:val="30"/>
                <w:szCs w:val="30"/>
                <w:cs/>
              </w:rPr>
              <w:t>ผู้มีส่วนได้ส่วนเสียเข้ามามีส่วนร่วมในการปรับปรุง แก้ไข พัฒนาโครงการตามภารกิจของสำนัก/หน่วยงาน</w:t>
            </w:r>
          </w:p>
          <w:p w:rsidR="0009319F" w:rsidRPr="00426899" w:rsidRDefault="0009319F" w:rsidP="0009319F">
            <w:pPr>
              <w:pStyle w:val="ListParagraph"/>
              <w:numPr>
                <w:ilvl w:val="1"/>
                <w:numId w:val="8"/>
              </w:numPr>
              <w:spacing w:line="360" w:lineRule="exact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26899">
              <w:rPr>
                <w:rFonts w:ascii="TH SarabunPSK" w:hAnsi="TH SarabunPSK" w:cs="TH SarabunPSK" w:hint="cs"/>
                <w:sz w:val="30"/>
                <w:szCs w:val="30"/>
                <w:cs/>
              </w:rPr>
              <w:t>มีการจัดการผลกระทบทางลบที่เกิดขึ้นกับสังคม/ผู้รับบริการ/ผู้มีส่วนได้ส่วนเสียจากการดำเนินงานของสำนัก/หน่วยงาน</w:t>
            </w:r>
          </w:p>
          <w:p w:rsidR="00DE69B4" w:rsidRDefault="0009319F" w:rsidP="0009319F">
            <w:pPr>
              <w:pStyle w:val="ListParagraph"/>
              <w:numPr>
                <w:ilvl w:val="1"/>
                <w:numId w:val="8"/>
              </w:numPr>
              <w:spacing w:line="360" w:lineRule="exact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26899">
              <w:rPr>
                <w:rFonts w:ascii="TH SarabunPSK" w:hAnsi="TH SarabunPSK" w:cs="TH SarabunPSK" w:hint="cs"/>
                <w:sz w:val="30"/>
                <w:szCs w:val="30"/>
                <w:cs/>
              </w:rPr>
              <w:t>มีการกำหนดแนวทาง/มาตรการเพื่อป้องกันผลประโยชน์ทับซ้อน</w:t>
            </w:r>
          </w:p>
          <w:p w:rsidR="0009319F" w:rsidRPr="00DE69B4" w:rsidRDefault="00DE69B4" w:rsidP="00DE69B4">
            <w:pPr>
              <w:spacing w:line="360" w:lineRule="exact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sz w:val="18"/>
                <w:szCs w:val="18"/>
                <w:cs/>
              </w:rPr>
              <w:tab/>
            </w:r>
            <w:r w:rsidR="0009319F" w:rsidRPr="00426899">
              <w:rPr>
                <w:sz w:val="18"/>
                <w:szCs w:val="18"/>
              </w:rPr>
              <w:sym w:font="Wingdings" w:char="F06C"/>
            </w:r>
            <w:r w:rsidR="0009319F" w:rsidRPr="00DE69B4">
              <w:rPr>
                <w:sz w:val="18"/>
                <w:szCs w:val="18"/>
                <w:cs/>
              </w:rPr>
              <w:t xml:space="preserve"> </w:t>
            </w:r>
            <w:r w:rsidR="0009319F" w:rsidRPr="00DE69B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การจัดทำแผนการดำเนินงานของสำนัก/หน่วยงาน</w:t>
            </w:r>
          </w:p>
          <w:p w:rsidR="0009319F" w:rsidRPr="00426899" w:rsidRDefault="0009319F" w:rsidP="0009319F">
            <w:pPr>
              <w:pStyle w:val="ListParagraph"/>
              <w:numPr>
                <w:ilvl w:val="1"/>
                <w:numId w:val="8"/>
              </w:numPr>
              <w:spacing w:line="360" w:lineRule="exact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26899">
              <w:rPr>
                <w:rFonts w:ascii="TH SarabunPSK" w:hAnsi="TH SarabunPSK" w:cs="TH SarabunPSK" w:hint="cs"/>
                <w:sz w:val="30"/>
                <w:szCs w:val="30"/>
                <w:cs/>
              </w:rPr>
              <w:t>จัดทำ</w:t>
            </w:r>
            <w:r w:rsidRPr="00426899">
              <w:rPr>
                <w:rFonts w:ascii="TH SarabunPSK" w:hAnsi="TH SarabunPSK" w:cs="TH SarabunPSK"/>
                <w:sz w:val="30"/>
                <w:szCs w:val="30"/>
                <w:cs/>
              </w:rPr>
              <w:t>แผนการดำเนินงานของสำนัก/หน่วยงาน</w:t>
            </w:r>
          </w:p>
          <w:p w:rsidR="0009319F" w:rsidRPr="00426899" w:rsidRDefault="0009319F" w:rsidP="0009319F">
            <w:pPr>
              <w:pStyle w:val="ListParagraph"/>
              <w:numPr>
                <w:ilvl w:val="1"/>
                <w:numId w:val="8"/>
              </w:numPr>
              <w:spacing w:line="360" w:lineRule="exact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26899">
              <w:rPr>
                <w:rFonts w:ascii="TH SarabunPSK" w:hAnsi="TH SarabunPSK" w:cs="TH SarabunPSK" w:hint="cs"/>
                <w:sz w:val="30"/>
                <w:szCs w:val="30"/>
                <w:cs/>
              </w:rPr>
              <w:t>มีการกำหนดตัวชี้วัดที่สำคัญในการดำเนินงานของสำนัก/หน่วยงาน</w:t>
            </w:r>
          </w:p>
          <w:p w:rsidR="0009319F" w:rsidRPr="00426899" w:rsidRDefault="0009319F" w:rsidP="0009319F">
            <w:pPr>
              <w:pStyle w:val="ListParagraph"/>
              <w:numPr>
                <w:ilvl w:val="1"/>
                <w:numId w:val="8"/>
              </w:numPr>
              <w:spacing w:line="360" w:lineRule="exact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26899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จัดทำรายงานผลการดำเนินงานตามแผน/ตัวชี้วัด </w:t>
            </w:r>
            <w:r w:rsidRPr="00426899">
              <w:rPr>
                <w:rFonts w:ascii="TH SarabunPSK" w:hAnsi="TH SarabunPSK" w:cs="TH SarabunPSK"/>
                <w:sz w:val="30"/>
                <w:szCs w:val="30"/>
                <w:cs/>
              </w:rPr>
              <w:t>ของสำนัก/หน่วยงาน</w:t>
            </w:r>
          </w:p>
          <w:p w:rsidR="0009319F" w:rsidRPr="00426899" w:rsidRDefault="0009319F" w:rsidP="0009319F">
            <w:pPr>
              <w:pStyle w:val="ListParagraph"/>
              <w:numPr>
                <w:ilvl w:val="1"/>
                <w:numId w:val="8"/>
              </w:numPr>
              <w:spacing w:line="360" w:lineRule="exact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26899">
              <w:rPr>
                <w:rFonts w:ascii="TH SarabunPSK" w:hAnsi="TH SarabunPSK" w:cs="TH SarabunPSK" w:hint="cs"/>
                <w:sz w:val="30"/>
                <w:szCs w:val="30"/>
                <w:cs/>
              </w:rPr>
              <w:t>มีแนวทางการแก้ไข/ พัฒนาปรับปรุงงานให้ดีขึ้น</w:t>
            </w:r>
          </w:p>
          <w:p w:rsidR="0009319F" w:rsidRPr="00426899" w:rsidRDefault="00DE69B4" w:rsidP="0009319F">
            <w:pPr>
              <w:spacing w:line="36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lastRenderedPageBreak/>
              <w:tab/>
            </w:r>
            <w:r w:rsidR="0009319F" w:rsidRPr="00426899">
              <w:rPr>
                <w:sz w:val="18"/>
                <w:szCs w:val="18"/>
              </w:rPr>
              <w:sym w:font="Wingdings" w:char="F06C"/>
            </w:r>
            <w:r w:rsidR="0009319F" w:rsidRPr="00426899">
              <w:rPr>
                <w:rFonts w:hint="cs"/>
                <w:sz w:val="18"/>
                <w:szCs w:val="18"/>
                <w:cs/>
              </w:rPr>
              <w:t xml:space="preserve"> </w:t>
            </w:r>
            <w:r w:rsidR="0009319F" w:rsidRPr="0042689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การจัดทำแผนบริหารความเสี่ยงของสำนัก/หน่วยงาน </w:t>
            </w:r>
          </w:p>
          <w:p w:rsidR="0009319F" w:rsidRPr="00426899" w:rsidRDefault="0009319F" w:rsidP="0009319F">
            <w:pPr>
              <w:pStyle w:val="ListParagraph"/>
              <w:numPr>
                <w:ilvl w:val="1"/>
                <w:numId w:val="8"/>
              </w:numPr>
              <w:spacing w:line="360" w:lineRule="exact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26899">
              <w:rPr>
                <w:rFonts w:ascii="TH SarabunPSK" w:hAnsi="TH SarabunPSK" w:cs="TH SarabunPSK"/>
                <w:sz w:val="30"/>
                <w:szCs w:val="30"/>
                <w:cs/>
              </w:rPr>
              <w:t>จัดทำแผนบริหารความเสี่ยงของสำนัก/หน่วยงาน</w:t>
            </w:r>
          </w:p>
          <w:p w:rsidR="0009319F" w:rsidRPr="00426899" w:rsidRDefault="0009319F" w:rsidP="0009319F">
            <w:pPr>
              <w:pStyle w:val="ListParagraph"/>
              <w:numPr>
                <w:ilvl w:val="1"/>
                <w:numId w:val="8"/>
              </w:numPr>
              <w:spacing w:line="360" w:lineRule="exact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26899">
              <w:rPr>
                <w:rFonts w:ascii="TH SarabunPSK" w:hAnsi="TH SarabunPSK" w:cs="TH SarabunPSK"/>
                <w:sz w:val="30"/>
                <w:szCs w:val="30"/>
                <w:cs/>
              </w:rPr>
              <w:t>การสื่อสารแผนบริหารความเสี่ยงฯ ไปยังบุคลากรที่เกี่ยวข้อง</w:t>
            </w:r>
          </w:p>
          <w:p w:rsidR="0009319F" w:rsidRPr="00426899" w:rsidRDefault="0009319F" w:rsidP="0009319F">
            <w:pPr>
              <w:pStyle w:val="ListParagraph"/>
              <w:numPr>
                <w:ilvl w:val="1"/>
                <w:numId w:val="8"/>
              </w:numPr>
              <w:spacing w:line="360" w:lineRule="exact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26899">
              <w:rPr>
                <w:rFonts w:ascii="TH SarabunPSK" w:hAnsi="TH SarabunPSK" w:cs="TH SarabunPSK"/>
                <w:sz w:val="30"/>
                <w:szCs w:val="30"/>
                <w:cs/>
              </w:rPr>
              <w:t>ดำเนินการตามแผนบริหารความเสี่ยง</w:t>
            </w:r>
          </w:p>
          <w:p w:rsidR="00FD5D04" w:rsidRPr="00AC0B10" w:rsidRDefault="0009319F" w:rsidP="00FD5D04">
            <w:pPr>
              <w:pStyle w:val="ListParagraph"/>
              <w:numPr>
                <w:ilvl w:val="1"/>
                <w:numId w:val="8"/>
              </w:numPr>
              <w:spacing w:line="360" w:lineRule="exact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26899">
              <w:rPr>
                <w:rFonts w:ascii="TH SarabunPSK" w:hAnsi="TH SarabunPSK" w:cs="TH SarabunPSK"/>
                <w:sz w:val="30"/>
                <w:szCs w:val="30"/>
                <w:cs/>
              </w:rPr>
              <w:t>จัดทำรายงานสรุปผลการดำเนินการตามแผนบริหารความเสี่ยง</w:t>
            </w:r>
          </w:p>
          <w:p w:rsidR="0009319F" w:rsidRPr="00DE69B4" w:rsidRDefault="00DE69B4" w:rsidP="00DE69B4">
            <w:pPr>
              <w:spacing w:line="36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sz w:val="18"/>
                <w:szCs w:val="18"/>
              </w:rPr>
              <w:tab/>
            </w:r>
            <w:r w:rsidR="0009319F" w:rsidRPr="00426899">
              <w:rPr>
                <w:sz w:val="18"/>
                <w:szCs w:val="18"/>
              </w:rPr>
              <w:sym w:font="Wingdings" w:char="F06C"/>
            </w:r>
            <w:r w:rsidR="0009319F" w:rsidRPr="00DE69B4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09319F" w:rsidRPr="00DE69B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การให้ความสำคัญกับผู้รับบริการและผู้มีส่วนได้ส่วนเสีย</w:t>
            </w:r>
          </w:p>
          <w:p w:rsidR="0009319F" w:rsidRPr="00426899" w:rsidRDefault="0009319F" w:rsidP="0009319F">
            <w:pPr>
              <w:pStyle w:val="ListParagraph"/>
              <w:numPr>
                <w:ilvl w:val="1"/>
                <w:numId w:val="8"/>
              </w:numPr>
              <w:spacing w:line="360" w:lineRule="exact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26899">
              <w:rPr>
                <w:rFonts w:ascii="TH SarabunPSK" w:hAnsi="TH SarabunPSK" w:cs="TH SarabunPSK" w:hint="cs"/>
                <w:sz w:val="30"/>
                <w:szCs w:val="30"/>
                <w:cs/>
              </w:rPr>
              <w:t>ร</w:t>
            </w:r>
            <w:r w:rsidRPr="00426899">
              <w:rPr>
                <w:rFonts w:ascii="TH SarabunPSK" w:hAnsi="TH SarabunPSK" w:cs="TH SarabunPSK"/>
                <w:sz w:val="30"/>
                <w:szCs w:val="30"/>
                <w:cs/>
              </w:rPr>
              <w:t>วบรวมข้อมูล/สารสนเทศที่เกี่ยวข้องกับผู้รับบริการและผู้ที่มีส่วนได้ส่วนเสียในการปฏิบัติงานตามภารกิจของสำนัก</w:t>
            </w:r>
            <w:r w:rsidRPr="00426899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/ </w:t>
            </w:r>
            <w:r w:rsidRPr="00426899">
              <w:rPr>
                <w:rFonts w:ascii="TH SarabunPSK" w:hAnsi="TH SarabunPSK" w:cs="TH SarabunPSK"/>
                <w:sz w:val="30"/>
                <w:szCs w:val="30"/>
                <w:cs/>
              </w:rPr>
              <w:t>หน่วยงา</w:t>
            </w:r>
            <w:r w:rsidRPr="00426899">
              <w:rPr>
                <w:rFonts w:ascii="TH SarabunPSK" w:hAnsi="TH SarabunPSK" w:cs="TH SarabunPSK" w:hint="cs"/>
                <w:sz w:val="30"/>
                <w:szCs w:val="30"/>
                <w:cs/>
              </w:rPr>
              <w:t>น</w:t>
            </w:r>
          </w:p>
          <w:p w:rsidR="0009319F" w:rsidRPr="00426899" w:rsidRDefault="0009319F" w:rsidP="0009319F">
            <w:pPr>
              <w:pStyle w:val="ListParagraph"/>
              <w:numPr>
                <w:ilvl w:val="0"/>
                <w:numId w:val="9"/>
              </w:numPr>
              <w:spacing w:line="360" w:lineRule="exact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26899">
              <w:rPr>
                <w:rFonts w:ascii="TH SarabunPSK" w:hAnsi="TH SarabunPSK" w:cs="TH SarabunPSK"/>
                <w:sz w:val="30"/>
                <w:szCs w:val="30"/>
                <w:cs/>
              </w:rPr>
              <w:t>สำรวจ</w:t>
            </w:r>
            <w:r w:rsidRPr="00426899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วิเคราะห์ และ</w:t>
            </w:r>
            <w:r w:rsidRPr="00426899">
              <w:rPr>
                <w:rFonts w:ascii="TH SarabunPSK" w:hAnsi="TH SarabunPSK" w:cs="TH SarabunPSK"/>
                <w:sz w:val="30"/>
                <w:szCs w:val="30"/>
                <w:cs/>
              </w:rPr>
              <w:t>ประเมินความพึงพอใจของผู้รับบริการและผู้ที่มีส่วนได้ส่วนเสีย</w:t>
            </w:r>
          </w:p>
          <w:p w:rsidR="0009319F" w:rsidRPr="00426899" w:rsidRDefault="0009319F" w:rsidP="0009319F">
            <w:pPr>
              <w:pStyle w:val="ListParagraph"/>
              <w:numPr>
                <w:ilvl w:val="0"/>
                <w:numId w:val="9"/>
              </w:numPr>
              <w:spacing w:line="360" w:lineRule="exact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26899">
              <w:rPr>
                <w:rFonts w:ascii="TH SarabunPSK" w:hAnsi="TH SarabunPSK" w:cs="TH SarabunPSK"/>
                <w:sz w:val="30"/>
                <w:szCs w:val="30"/>
                <w:cs/>
              </w:rPr>
              <w:t>สำรวจ</w:t>
            </w:r>
            <w:r w:rsidRPr="00426899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วิเคราะห์ และ</w:t>
            </w:r>
            <w:r w:rsidRPr="00426899">
              <w:rPr>
                <w:rFonts w:ascii="TH SarabunPSK" w:hAnsi="TH SarabunPSK" w:cs="TH SarabunPSK"/>
                <w:sz w:val="30"/>
                <w:szCs w:val="30"/>
                <w:cs/>
              </w:rPr>
              <w:t>ประเมินความไม่พึงพอใจของผู้รับบริการและผู้ที่มีส่วนได้ส่วนเสีย</w:t>
            </w:r>
          </w:p>
          <w:p w:rsidR="0009319F" w:rsidRPr="00426899" w:rsidRDefault="0009319F" w:rsidP="0009319F">
            <w:pPr>
              <w:pStyle w:val="ListParagraph"/>
              <w:numPr>
                <w:ilvl w:val="0"/>
                <w:numId w:val="9"/>
              </w:numPr>
              <w:spacing w:line="360" w:lineRule="exact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26899">
              <w:rPr>
                <w:rFonts w:ascii="TH SarabunPSK" w:hAnsi="TH SarabunPSK" w:cs="TH SarabunPSK"/>
                <w:sz w:val="30"/>
                <w:szCs w:val="30"/>
                <w:cs/>
              </w:rPr>
              <w:t>สำรวจ</w:t>
            </w:r>
            <w:r w:rsidRPr="00426899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และวิเคราะห์ </w:t>
            </w:r>
            <w:r w:rsidRPr="00426899">
              <w:rPr>
                <w:rFonts w:ascii="TH SarabunPSK" w:hAnsi="TH SarabunPSK" w:cs="TH SarabunPSK"/>
                <w:sz w:val="30"/>
                <w:szCs w:val="30"/>
                <w:cs/>
              </w:rPr>
              <w:t>ความต้องการและความคาดหวังของผู้รับบริการและผู้ที่มีส่วนได้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426899">
              <w:rPr>
                <w:rFonts w:ascii="TH SarabunPSK" w:hAnsi="TH SarabunPSK" w:cs="TH SarabunPSK"/>
                <w:sz w:val="30"/>
                <w:szCs w:val="30"/>
                <w:cs/>
              </w:rPr>
              <w:t>ส่วนเสีย</w:t>
            </w:r>
          </w:p>
          <w:p w:rsidR="0009319F" w:rsidRPr="00426899" w:rsidRDefault="0009319F" w:rsidP="0009319F">
            <w:pPr>
              <w:pStyle w:val="ListParagraph"/>
              <w:numPr>
                <w:ilvl w:val="0"/>
                <w:numId w:val="9"/>
              </w:numPr>
              <w:spacing w:line="360" w:lineRule="exact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26899">
              <w:rPr>
                <w:rFonts w:ascii="TH SarabunPSK" w:hAnsi="TH SarabunPSK" w:cs="TH SarabunPSK" w:hint="cs"/>
                <w:sz w:val="30"/>
                <w:szCs w:val="30"/>
                <w:cs/>
              </w:rPr>
              <w:t>นำสารสนเทศที่ได้จากการสำรวจ (ความพึงพอใจ/ ไม่พึงพอใจ ความต้องการและความคาดหวัง</w:t>
            </w:r>
            <w:r w:rsidRPr="00426899">
              <w:rPr>
                <w:rFonts w:ascii="TH SarabunPSK" w:hAnsi="TH SarabunPSK" w:cs="TH SarabunPSK"/>
                <w:sz w:val="30"/>
                <w:szCs w:val="30"/>
                <w:cs/>
              </w:rPr>
              <w:t>ของผู้รับบริการและผู้ที่มีส่วนได้ส่วนเสีย</w:t>
            </w:r>
            <w:r w:rsidRPr="00426899">
              <w:rPr>
                <w:rFonts w:ascii="TH SarabunPSK" w:hAnsi="TH SarabunPSK" w:cs="TH SarabunPSK" w:hint="cs"/>
                <w:sz w:val="30"/>
                <w:szCs w:val="30"/>
                <w:cs/>
              </w:rPr>
              <w:t>) ไปปรับปรุงโครงการ/การดำเนินงานของหน่วยงาน</w:t>
            </w:r>
          </w:p>
          <w:p w:rsidR="0009319F" w:rsidRPr="00426899" w:rsidRDefault="0009319F" w:rsidP="0009319F">
            <w:pPr>
              <w:pStyle w:val="ListParagraph"/>
              <w:spacing w:line="360" w:lineRule="exact"/>
              <w:ind w:left="157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26899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 </w:t>
            </w:r>
            <w:r w:rsidRPr="00426899">
              <w:rPr>
                <w:sz w:val="18"/>
                <w:szCs w:val="18"/>
              </w:rPr>
              <w:sym w:font="Wingdings" w:char="F06C"/>
            </w:r>
            <w:r w:rsidRPr="00426899">
              <w:rPr>
                <w:rFonts w:hint="cs"/>
                <w:sz w:val="18"/>
                <w:szCs w:val="18"/>
                <w:cs/>
              </w:rPr>
              <w:t xml:space="preserve"> </w:t>
            </w:r>
            <w:r w:rsidRPr="0042689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การจัดทำคู่มือการปฏิบัติงานที่อยู่ในความรับผิดชอบของสำนัก/หน่วยงาน</w:t>
            </w:r>
          </w:p>
          <w:p w:rsidR="0009319F" w:rsidRPr="00661DCD" w:rsidRDefault="0009319F" w:rsidP="0009319F">
            <w:pPr>
              <w:pStyle w:val="ListParagraph"/>
              <w:numPr>
                <w:ilvl w:val="1"/>
                <w:numId w:val="10"/>
              </w:numPr>
              <w:spacing w:line="360" w:lineRule="exact"/>
              <w:ind w:left="2127" w:hanging="284"/>
              <w:jc w:val="thaiDistribute"/>
              <w:rPr>
                <w:rFonts w:ascii="TH SarabunPSK" w:hAnsi="TH SarabunPSK" w:cs="TH SarabunPSK"/>
                <w:spacing w:val="-14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pacing w:val="-14"/>
                <w:sz w:val="30"/>
                <w:szCs w:val="30"/>
                <w:cs/>
              </w:rPr>
              <w:t xml:space="preserve"> </w:t>
            </w:r>
            <w:r w:rsidRPr="00661DCD">
              <w:rPr>
                <w:rFonts w:ascii="TH SarabunPSK" w:hAnsi="TH SarabunPSK" w:cs="TH SarabunPSK" w:hint="cs"/>
                <w:spacing w:val="-14"/>
                <w:sz w:val="30"/>
                <w:szCs w:val="30"/>
                <w:cs/>
              </w:rPr>
              <w:t>จัดทำ</w:t>
            </w:r>
            <w:r w:rsidRPr="00661DCD">
              <w:rPr>
                <w:rFonts w:ascii="TH SarabunPSK" w:hAnsi="TH SarabunPSK" w:cs="TH SarabunPSK"/>
                <w:spacing w:val="-14"/>
                <w:sz w:val="30"/>
                <w:szCs w:val="30"/>
                <w:cs/>
              </w:rPr>
              <w:t xml:space="preserve">คู่มือการปฏิบัติงานที่อยู่ในความรับผิดชอบของสำนัก/หน่วยงาน </w:t>
            </w:r>
            <w:r w:rsidRPr="00661DCD">
              <w:rPr>
                <w:rFonts w:ascii="TH SarabunPSK" w:hAnsi="TH SarabunPSK" w:cs="TH SarabunPSK" w:hint="cs"/>
                <w:spacing w:val="-14"/>
                <w:sz w:val="30"/>
                <w:szCs w:val="30"/>
                <w:cs/>
              </w:rPr>
              <w:t>โดย</w:t>
            </w:r>
            <w:r w:rsidRPr="00661DCD">
              <w:rPr>
                <w:rFonts w:ascii="TH SarabunPSK" w:hAnsi="TH SarabunPSK" w:cs="TH SarabunPSK"/>
                <w:spacing w:val="-14"/>
                <w:sz w:val="30"/>
                <w:szCs w:val="30"/>
                <w:cs/>
              </w:rPr>
              <w:t>มีการ</w:t>
            </w:r>
            <w:r w:rsidRPr="00661DCD">
              <w:rPr>
                <w:rFonts w:ascii="TH SarabunPSK" w:hAnsi="TH SarabunPSK" w:cs="TH SarabunPSK" w:hint="cs"/>
                <w:spacing w:val="-14"/>
                <w:sz w:val="30"/>
                <w:szCs w:val="30"/>
                <w:cs/>
              </w:rPr>
              <w:t>การจัดทำ</w:t>
            </w:r>
            <w:r w:rsidRPr="00661DCD">
              <w:rPr>
                <w:rFonts w:ascii="TH SarabunPSK" w:hAnsi="TH SarabunPSK" w:cs="TH SarabunPSK"/>
                <w:spacing w:val="-14"/>
                <w:sz w:val="30"/>
                <w:szCs w:val="30"/>
                <w:cs/>
              </w:rPr>
              <w:t>ข้อกำหนด</w:t>
            </w:r>
            <w:r>
              <w:rPr>
                <w:rFonts w:ascii="TH SarabunPSK" w:hAnsi="TH SarabunPSK" w:cs="TH SarabunPSK"/>
                <w:spacing w:val="-14"/>
                <w:sz w:val="30"/>
                <w:szCs w:val="30"/>
                <w:cs/>
              </w:rPr>
              <w:br/>
            </w:r>
            <w:r>
              <w:rPr>
                <w:rFonts w:ascii="TH SarabunPSK" w:hAnsi="TH SarabunPSK" w:cs="TH SarabunPSK" w:hint="cs"/>
                <w:spacing w:val="-14"/>
                <w:sz w:val="30"/>
                <w:szCs w:val="30"/>
                <w:cs/>
              </w:rPr>
              <w:t xml:space="preserve"> </w:t>
            </w:r>
            <w:r w:rsidRPr="00661DCD">
              <w:rPr>
                <w:rFonts w:ascii="TH SarabunPSK" w:hAnsi="TH SarabunPSK" w:cs="TH SarabunPSK"/>
                <w:spacing w:val="-14"/>
                <w:sz w:val="30"/>
                <w:szCs w:val="30"/>
                <w:cs/>
              </w:rPr>
              <w:t>ที่สำคัญของผลผลิต การบริการ และกระบวนการทำงานที่สำคัญ</w:t>
            </w:r>
          </w:p>
          <w:p w:rsidR="0009319F" w:rsidRPr="002C40A7" w:rsidRDefault="0009319F" w:rsidP="0009319F">
            <w:pPr>
              <w:pStyle w:val="ListParagraph"/>
              <w:numPr>
                <w:ilvl w:val="1"/>
                <w:numId w:val="10"/>
              </w:numPr>
              <w:spacing w:line="360" w:lineRule="exact"/>
              <w:ind w:left="2127" w:hanging="284"/>
              <w:jc w:val="thaiDistribute"/>
              <w:rPr>
                <w:rFonts w:ascii="TH SarabunPSK" w:hAnsi="TH SarabunPSK" w:cs="TH SarabunPSK"/>
                <w:spacing w:val="-10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pacing w:val="-10"/>
                <w:sz w:val="30"/>
                <w:szCs w:val="30"/>
                <w:cs/>
              </w:rPr>
              <w:t xml:space="preserve"> </w:t>
            </w:r>
            <w:r w:rsidRPr="002C40A7">
              <w:rPr>
                <w:rFonts w:ascii="TH SarabunPSK" w:hAnsi="TH SarabunPSK" w:cs="TH SarabunPSK" w:hint="cs"/>
                <w:spacing w:val="-10"/>
                <w:sz w:val="30"/>
                <w:szCs w:val="30"/>
                <w:cs/>
              </w:rPr>
              <w:t>มี</w:t>
            </w:r>
            <w:r w:rsidRPr="002C40A7">
              <w:rPr>
                <w:rFonts w:ascii="TH SarabunPSK" w:hAnsi="TH SarabunPSK" w:cs="TH SarabunPSK"/>
                <w:spacing w:val="-10"/>
                <w:sz w:val="30"/>
                <w:szCs w:val="30"/>
                <w:cs/>
              </w:rPr>
              <w:t>การออกแบบผลผลิต การบริการ และกระบวนการทำงานให้เป็นไปตามข้อกำหนดที่สำคัญ</w:t>
            </w:r>
          </w:p>
          <w:p w:rsidR="0009319F" w:rsidRPr="00426899" w:rsidRDefault="0009319F" w:rsidP="0009319F">
            <w:pPr>
              <w:pStyle w:val="ListParagraph"/>
              <w:numPr>
                <w:ilvl w:val="0"/>
                <w:numId w:val="10"/>
              </w:numPr>
              <w:spacing w:line="360" w:lineRule="exact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26899">
              <w:rPr>
                <w:rFonts w:ascii="TH SarabunPSK" w:hAnsi="TH SarabunPSK" w:cs="TH SarabunPSK"/>
                <w:sz w:val="30"/>
                <w:szCs w:val="30"/>
                <w:cs/>
              </w:rPr>
              <w:t>มี</w:t>
            </w:r>
            <w:r>
              <w:rPr>
                <w:rFonts w:ascii="TH SarabunPSK" w:hAnsi="TH SarabunPSK" w:cs="TH SarabunPSK" w:hint="cs"/>
                <w:spacing w:val="-10"/>
                <w:sz w:val="30"/>
                <w:szCs w:val="30"/>
                <w:cs/>
              </w:rPr>
              <w:t>การ</w:t>
            </w:r>
            <w:r w:rsidRPr="002C40A7">
              <w:rPr>
                <w:rFonts w:ascii="TH SarabunPSK" w:hAnsi="TH SarabunPSK" w:cs="TH SarabunPSK" w:hint="cs"/>
                <w:spacing w:val="-10"/>
                <w:sz w:val="30"/>
                <w:szCs w:val="30"/>
                <w:cs/>
              </w:rPr>
              <w:t>รายงานผลการปฏิบัติงานตามคู่มือการปฏิบัติงาน</w:t>
            </w:r>
            <w:r w:rsidRPr="002C40A7">
              <w:rPr>
                <w:rFonts w:ascii="TH SarabunPSK" w:hAnsi="TH SarabunPSK" w:cs="TH SarabunPSK"/>
                <w:spacing w:val="-1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pacing w:val="-10"/>
                <w:sz w:val="30"/>
                <w:szCs w:val="30"/>
                <w:cs/>
              </w:rPr>
              <w:t>เพื่อให้</w:t>
            </w:r>
            <w:r w:rsidRPr="002C40A7">
              <w:rPr>
                <w:rFonts w:ascii="TH SarabunPSK" w:hAnsi="TH SarabunPSK" w:cs="TH SarabunPSK"/>
                <w:spacing w:val="-10"/>
                <w:sz w:val="30"/>
                <w:szCs w:val="30"/>
                <w:cs/>
              </w:rPr>
              <w:t>การปฏิบัติงานเป็นไปตามข้อกำหนดที่สำคัญ</w:t>
            </w:r>
          </w:p>
          <w:p w:rsidR="0009319F" w:rsidRPr="00426899" w:rsidRDefault="0009319F" w:rsidP="0009319F">
            <w:pPr>
              <w:pStyle w:val="ListParagraph"/>
              <w:numPr>
                <w:ilvl w:val="0"/>
                <w:numId w:val="10"/>
              </w:numPr>
              <w:spacing w:line="360" w:lineRule="exact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26899">
              <w:rPr>
                <w:rFonts w:ascii="TH SarabunPSK" w:hAnsi="TH SarabunPSK" w:cs="TH SarabunPSK"/>
                <w:sz w:val="30"/>
                <w:szCs w:val="30"/>
                <w:cs/>
              </w:rPr>
              <w:t>มีการกำหนด</w:t>
            </w:r>
            <w:r w:rsidRPr="00661DCD">
              <w:rPr>
                <w:rFonts w:ascii="TH SarabunPSK" w:hAnsi="TH SarabunPSK" w:cs="TH SarabunPSK"/>
                <w:spacing w:val="-14"/>
                <w:sz w:val="30"/>
                <w:szCs w:val="30"/>
                <w:cs/>
              </w:rPr>
              <w:t>ตัวชี้วัดผลการดำเนินการที่สำคัญของกระบวนการที่สำนัก/หน่วยงาน</w:t>
            </w:r>
            <w:r w:rsidRPr="00661DCD">
              <w:rPr>
                <w:rFonts w:ascii="TH SarabunPSK" w:hAnsi="TH SarabunPSK" w:cs="TH SarabunPSK" w:hint="cs"/>
                <w:spacing w:val="-14"/>
                <w:sz w:val="30"/>
                <w:szCs w:val="30"/>
                <w:cs/>
              </w:rPr>
              <w:t>ที่</w:t>
            </w:r>
            <w:r w:rsidRPr="00661DCD">
              <w:rPr>
                <w:rFonts w:ascii="TH SarabunPSK" w:hAnsi="TH SarabunPSK" w:cs="TH SarabunPSK"/>
                <w:spacing w:val="-14"/>
                <w:sz w:val="30"/>
                <w:szCs w:val="30"/>
                <w:cs/>
              </w:rPr>
              <w:t>ใช้ในการควบคุมและปรับปรุงกระบวนการ ผลการดำเนินการและคุณภาพของผลผลิตและการบริการ</w:t>
            </w:r>
            <w:r w:rsidRPr="00661DCD">
              <w:rPr>
                <w:rFonts w:ascii="TH SarabunPSK" w:hAnsi="TH SarabunPSK" w:cs="TH SarabunPSK" w:hint="cs"/>
                <w:spacing w:val="-14"/>
                <w:sz w:val="30"/>
                <w:szCs w:val="30"/>
                <w:cs/>
              </w:rPr>
              <w:t>ของสำนัก/หน่วยงาน</w:t>
            </w:r>
          </w:p>
          <w:p w:rsidR="0009319F" w:rsidRPr="00426899" w:rsidRDefault="0009319F" w:rsidP="0009319F">
            <w:pPr>
              <w:pStyle w:val="ListParagraph"/>
              <w:numPr>
                <w:ilvl w:val="0"/>
                <w:numId w:val="10"/>
              </w:numPr>
              <w:spacing w:line="360" w:lineRule="exact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26899">
              <w:rPr>
                <w:rFonts w:ascii="TH SarabunPSK" w:hAnsi="TH SarabunPSK" w:cs="TH SarabunPSK"/>
                <w:sz w:val="30"/>
                <w:szCs w:val="30"/>
                <w:cs/>
              </w:rPr>
              <w:t>มีวิธีการใน</w:t>
            </w:r>
            <w:r w:rsidRPr="00661DCD">
              <w:rPr>
                <w:rFonts w:ascii="TH SarabunPSK" w:hAnsi="TH SarabunPSK" w:cs="TH SarabunPSK"/>
                <w:spacing w:val="-16"/>
                <w:sz w:val="30"/>
                <w:szCs w:val="30"/>
                <w:cs/>
              </w:rPr>
              <w:t>การปรับปรุงกระบวนการทำงานเพื่อปรับปรุงผลผลิต การบริการ และผลการดำเนินการ การลดความผิดพลาด การทำงานซ้ำ และความสูญเสียของกระบวนการ</w:t>
            </w:r>
            <w:r w:rsidRPr="00661DCD">
              <w:rPr>
                <w:rFonts w:ascii="TH SarabunPSK" w:hAnsi="TH SarabunPSK" w:cs="TH SarabunPSK" w:hint="cs"/>
                <w:spacing w:val="-16"/>
                <w:sz w:val="30"/>
                <w:szCs w:val="30"/>
                <w:cs/>
              </w:rPr>
              <w:t>ทำงาน</w:t>
            </w:r>
          </w:p>
          <w:p w:rsidR="00E379B3" w:rsidRPr="0009319F" w:rsidRDefault="0009319F" w:rsidP="0009319F">
            <w:pPr>
              <w:pStyle w:val="ListParagraph"/>
              <w:numPr>
                <w:ilvl w:val="0"/>
                <w:numId w:val="10"/>
              </w:numPr>
              <w:spacing w:line="360" w:lineRule="exact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26899">
              <w:rPr>
                <w:rFonts w:ascii="TH SarabunPSK" w:hAnsi="TH SarabunPSK" w:cs="TH SarabunPSK"/>
                <w:sz w:val="30"/>
                <w:szCs w:val="30"/>
                <w:cs/>
              </w:rPr>
              <w:t>มี</w:t>
            </w:r>
            <w:r w:rsidRPr="00426899">
              <w:rPr>
                <w:rFonts w:ascii="TH SarabunPSK" w:hAnsi="TH SarabunPSK" w:cs="TH SarabunPSK" w:hint="cs"/>
                <w:sz w:val="30"/>
                <w:szCs w:val="30"/>
                <w:cs/>
              </w:rPr>
              <w:t>ขั้นตอน</w:t>
            </w:r>
            <w:r w:rsidRPr="00661DCD">
              <w:rPr>
                <w:rFonts w:ascii="TH SarabunPSK" w:hAnsi="TH SarabunPSK" w:cs="TH SarabunPSK" w:hint="cs"/>
                <w:spacing w:val="-16"/>
                <w:sz w:val="30"/>
                <w:szCs w:val="30"/>
                <w:cs/>
              </w:rPr>
              <w:t>/</w:t>
            </w:r>
            <w:r w:rsidRPr="00661DCD">
              <w:rPr>
                <w:rFonts w:ascii="TH SarabunPSK" w:hAnsi="TH SarabunPSK" w:cs="TH SarabunPSK"/>
                <w:spacing w:val="-16"/>
                <w:sz w:val="30"/>
                <w:szCs w:val="30"/>
                <w:cs/>
              </w:rPr>
              <w:t>วิธีการเตรียมความพร้อม</w:t>
            </w:r>
            <w:r w:rsidRPr="00661DCD">
              <w:rPr>
                <w:rFonts w:ascii="TH SarabunPSK" w:hAnsi="TH SarabunPSK" w:cs="TH SarabunPSK" w:hint="cs"/>
                <w:spacing w:val="-16"/>
                <w:sz w:val="30"/>
                <w:szCs w:val="30"/>
                <w:cs/>
              </w:rPr>
              <w:t>เพื่อให้การปฏิบัติงานมี</w:t>
            </w:r>
            <w:r w:rsidRPr="00661DCD">
              <w:rPr>
                <w:rFonts w:ascii="TH SarabunPSK" w:hAnsi="TH SarabunPSK" w:cs="TH SarabunPSK"/>
                <w:spacing w:val="-16"/>
                <w:sz w:val="30"/>
                <w:szCs w:val="30"/>
                <w:cs/>
              </w:rPr>
              <w:t>ความต่อเนื่อง</w:t>
            </w:r>
            <w:r w:rsidRPr="00661DCD">
              <w:rPr>
                <w:rFonts w:ascii="TH SarabunPSK" w:hAnsi="TH SarabunPSK" w:cs="TH SarabunPSK" w:hint="cs"/>
                <w:spacing w:val="-16"/>
                <w:sz w:val="30"/>
                <w:szCs w:val="30"/>
                <w:cs/>
              </w:rPr>
              <w:t xml:space="preserve"> หรือ</w:t>
            </w:r>
            <w:r w:rsidRPr="00661DCD">
              <w:rPr>
                <w:rFonts w:ascii="TH SarabunPSK" w:hAnsi="TH SarabunPSK" w:cs="TH SarabunPSK"/>
                <w:spacing w:val="-16"/>
                <w:sz w:val="30"/>
                <w:szCs w:val="30"/>
                <w:cs/>
              </w:rPr>
              <w:t>การทำให้คืนสู่สภาพเดิม</w:t>
            </w:r>
            <w:r w:rsidRPr="00661DCD">
              <w:rPr>
                <w:rFonts w:ascii="TH SarabunPSK" w:hAnsi="TH SarabunPSK" w:cs="TH SarabunPSK" w:hint="cs"/>
                <w:spacing w:val="-16"/>
                <w:sz w:val="30"/>
                <w:szCs w:val="30"/>
                <w:cs/>
              </w:rPr>
              <w:t xml:space="preserve"> ในกรณีเกิด</w:t>
            </w:r>
            <w:r w:rsidRPr="00661DCD">
              <w:rPr>
                <w:rFonts w:ascii="TH SarabunPSK" w:hAnsi="TH SarabunPSK" w:cs="TH SarabunPSK"/>
                <w:spacing w:val="-16"/>
                <w:sz w:val="30"/>
                <w:szCs w:val="30"/>
                <w:cs/>
              </w:rPr>
              <w:t>ภัยพิบัติหรือภาวะฉุกเฉิน</w:t>
            </w:r>
            <w:r w:rsidRPr="00661DCD">
              <w:rPr>
                <w:rFonts w:ascii="TH SarabunPSK" w:hAnsi="TH SarabunPSK" w:cs="TH SarabunPSK" w:hint="cs"/>
                <w:spacing w:val="-16"/>
                <w:sz w:val="30"/>
                <w:szCs w:val="30"/>
                <w:cs/>
              </w:rPr>
              <w:t xml:space="preserve"> เพื่อให้บริการ/ดำเนินงานได้อย่างต่อเนื่อง ไม่สะดุด/หยุดชะงัก</w:t>
            </w:r>
          </w:p>
        </w:tc>
      </w:tr>
      <w:tr w:rsidR="002F054A" w:rsidRPr="003B7C5A" w:rsidTr="00DE69B4">
        <w:trPr>
          <w:gridAfter w:val="1"/>
          <w:wAfter w:w="6" w:type="dxa"/>
          <w:trHeight w:val="3254"/>
        </w:trPr>
        <w:tc>
          <w:tcPr>
            <w:tcW w:w="9379" w:type="dxa"/>
            <w:gridSpan w:val="3"/>
          </w:tcPr>
          <w:p w:rsidR="002F054A" w:rsidRPr="003B7C5A" w:rsidRDefault="00E379B3" w:rsidP="00D134A9">
            <w:pPr>
              <w:spacing w:after="240" w:line="320" w:lineRule="exact"/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>เกณฑ์การให้คะแนน</w:t>
            </w:r>
            <w:r w:rsidR="00815B1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7471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559"/>
              <w:gridCol w:w="5912"/>
            </w:tblGrid>
            <w:tr w:rsidR="00A155E3" w:rsidRPr="003B7C5A" w:rsidTr="006C7B37">
              <w:trPr>
                <w:trHeight w:val="454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09319F" w:rsidRPr="003B7C5A" w:rsidTr="000828A7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9319F" w:rsidRPr="00F108FD" w:rsidRDefault="0009319F" w:rsidP="0009319F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9319F" w:rsidRPr="0009319F" w:rsidRDefault="0009319F" w:rsidP="0009319F">
                  <w:pPr>
                    <w:tabs>
                      <w:tab w:val="left" w:pos="1418"/>
                      <w:tab w:val="left" w:pos="2127"/>
                    </w:tabs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426899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มีการดำเนินการตามเกณฑ์ 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1 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– 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11 </w:t>
                  </w: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รายการ</w:t>
                  </w:r>
                </w:p>
              </w:tc>
            </w:tr>
            <w:tr w:rsidR="0009319F" w:rsidRPr="003B7C5A" w:rsidTr="000828A7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9319F" w:rsidRPr="00F108FD" w:rsidRDefault="0009319F" w:rsidP="0009319F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9319F" w:rsidRPr="00426899" w:rsidRDefault="0009319F" w:rsidP="0009319F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426899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มีการดำเนินการตามเกณฑ์ </w:t>
                  </w:r>
                  <w:r w:rsidRPr="00426899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12 </w:t>
                  </w:r>
                  <w:r w:rsidRPr="00426899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-</w:t>
                  </w:r>
                  <w:r w:rsidRPr="00426899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14 </w:t>
                  </w:r>
                  <w:r w:rsidRPr="00426899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รายการ</w:t>
                  </w:r>
                </w:p>
              </w:tc>
            </w:tr>
            <w:tr w:rsidR="0009319F" w:rsidRPr="003B7C5A" w:rsidTr="000828A7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9319F" w:rsidRPr="00F108FD" w:rsidRDefault="0009319F" w:rsidP="0009319F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9319F" w:rsidRPr="00426899" w:rsidRDefault="0009319F" w:rsidP="0009319F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426899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มีการดำเนินการตามเกณฑ์ </w:t>
                  </w:r>
                  <w:r w:rsidRPr="00426899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15 </w:t>
                  </w:r>
                  <w:r w:rsidRPr="00426899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– </w:t>
                  </w:r>
                  <w:r w:rsidRPr="00426899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1</w:t>
                  </w:r>
                  <w:r w:rsidRPr="00426899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7 </w:t>
                  </w:r>
                  <w:r w:rsidRPr="00426899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รายการ</w:t>
                  </w:r>
                </w:p>
              </w:tc>
            </w:tr>
            <w:tr w:rsidR="0009319F" w:rsidRPr="003B7C5A" w:rsidTr="000828A7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9319F" w:rsidRPr="00F108FD" w:rsidRDefault="0009319F" w:rsidP="0009319F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9319F" w:rsidRPr="00426899" w:rsidRDefault="0009319F" w:rsidP="0009319F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426899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มีการดำเนินการตามเกณฑ์ </w:t>
                  </w:r>
                  <w:r w:rsidRPr="00426899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18 </w:t>
                  </w:r>
                  <w:r w:rsidRPr="00426899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– </w:t>
                  </w:r>
                  <w:r w:rsidRPr="00426899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21 </w:t>
                  </w:r>
                  <w:r w:rsidRPr="00426899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รายการ</w:t>
                  </w:r>
                </w:p>
              </w:tc>
            </w:tr>
            <w:tr w:rsidR="0009319F" w:rsidRPr="003B7C5A" w:rsidTr="000828A7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9319F" w:rsidRPr="00F108FD" w:rsidRDefault="0009319F" w:rsidP="0009319F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9319F" w:rsidRPr="00426899" w:rsidRDefault="0009319F" w:rsidP="0009319F">
                  <w:pPr>
                    <w:tabs>
                      <w:tab w:val="left" w:pos="1418"/>
                      <w:tab w:val="left" w:pos="2127"/>
                    </w:tabs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426899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มีการดำเนินการตามเกณฑ์ </w:t>
                  </w:r>
                  <w:r w:rsidRPr="00426899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22 </w:t>
                  </w:r>
                  <w:r w:rsidRPr="00426899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– </w:t>
                  </w:r>
                  <w:r w:rsidRPr="00426899">
                    <w:rPr>
                      <w:rFonts w:ascii="TH SarabunPSK" w:hAnsi="TH SarabunPSK" w:cs="TH SarabunPSK"/>
                      <w:sz w:val="30"/>
                      <w:szCs w:val="30"/>
                    </w:rPr>
                    <w:t>2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7</w:t>
                  </w:r>
                  <w:r w:rsidRPr="00426899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</w:t>
                  </w:r>
                  <w:r w:rsidRPr="00426899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รายการ</w:t>
                  </w:r>
                </w:p>
              </w:tc>
            </w:tr>
          </w:tbl>
          <w:p w:rsidR="002F054A" w:rsidRPr="00DE6CC4" w:rsidRDefault="002F054A" w:rsidP="00B26A52">
            <w:pPr>
              <w:pStyle w:val="FootnoteText"/>
              <w:spacing w:after="240"/>
              <w:jc w:val="thaiDistribute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</w:pPr>
          </w:p>
        </w:tc>
      </w:tr>
      <w:tr w:rsidR="002F054A" w:rsidRPr="003B7C5A" w:rsidTr="00DE69B4">
        <w:trPr>
          <w:gridAfter w:val="1"/>
          <w:wAfter w:w="6" w:type="dxa"/>
          <w:trHeight w:val="2242"/>
        </w:trPr>
        <w:tc>
          <w:tcPr>
            <w:tcW w:w="9379" w:type="dxa"/>
            <w:gridSpan w:val="3"/>
          </w:tcPr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การคำนวณคะแนนจากผลการดำเนินงาน : </w:t>
            </w:r>
          </w:p>
          <w:tbl>
            <w:tblPr>
              <w:tblW w:w="925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499"/>
              <w:gridCol w:w="1276"/>
              <w:gridCol w:w="1559"/>
              <w:gridCol w:w="1486"/>
              <w:gridCol w:w="1433"/>
            </w:tblGrid>
            <w:tr w:rsidR="002F054A" w:rsidRPr="003B7C5A" w:rsidTr="00E04588">
              <w:trPr>
                <w:trHeight w:val="902"/>
                <w:jc w:val="center"/>
              </w:trPr>
              <w:tc>
                <w:tcPr>
                  <w:tcW w:w="3499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276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559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486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43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4032BC" w:rsidRPr="003B7C5A" w:rsidTr="00E33B23">
              <w:trPr>
                <w:trHeight w:val="856"/>
                <w:jc w:val="center"/>
              </w:trPr>
              <w:tc>
                <w:tcPr>
                  <w:tcW w:w="3499" w:type="dxa"/>
                </w:tcPr>
                <w:p w:rsidR="004032BC" w:rsidRPr="00B26A52" w:rsidRDefault="0009319F" w:rsidP="004032BC">
                  <w:pPr>
                    <w:spacing w:line="320" w:lineRule="exact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426899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ระดับ</w:t>
                  </w:r>
                  <w:r w:rsidRPr="00426899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ความสำเร็จของการดำเนินการตามแนวทางการพัฒนาคุณภาพการบริหารจัดการภาครัฐของสำนักงานคณะกรรมการการอุดมศึกษา</w:t>
                  </w:r>
                </w:p>
              </w:tc>
              <w:tc>
                <w:tcPr>
                  <w:tcW w:w="1276" w:type="dxa"/>
                </w:tcPr>
                <w:p w:rsidR="004032BC" w:rsidRPr="00AC4F8B" w:rsidRDefault="00550C06" w:rsidP="004032BC">
                  <w:pPr>
                    <w:spacing w:line="320" w:lineRule="exact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 w:hint="cs"/>
                      <w:snapToGrid w:val="0"/>
                      <w:color w:val="000000"/>
                      <w:sz w:val="30"/>
                      <w:szCs w:val="30"/>
                      <w:cs/>
                      <w:lang w:eastAsia="th-TH"/>
                    </w:rPr>
                    <w:t xml:space="preserve">ร้อยละ </w:t>
                  </w:r>
                  <w:r w:rsidR="0009319F">
                    <w:rPr>
                      <w:rFonts w:ascii="TH SarabunPSK" w:eastAsia="Angsana New" w:hAnsi="TH SarabunPSK" w:cs="TH SarabunPSK" w:hint="cs"/>
                      <w:snapToGrid w:val="0"/>
                      <w:color w:val="000000"/>
                      <w:sz w:val="30"/>
                      <w:szCs w:val="30"/>
                      <w:cs/>
                      <w:lang w:eastAsia="th-TH"/>
                    </w:rPr>
                    <w:t>15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32BC" w:rsidRDefault="004032BC" w:rsidP="004032BC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......................</w:t>
                  </w:r>
                </w:p>
              </w:tc>
              <w:tc>
                <w:tcPr>
                  <w:tcW w:w="14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32BC" w:rsidRDefault="004032BC" w:rsidP="004032BC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...................</w:t>
                  </w:r>
                </w:p>
              </w:tc>
              <w:tc>
                <w:tcPr>
                  <w:tcW w:w="14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32BC" w:rsidRDefault="004032BC" w:rsidP="004032BC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..................</w:t>
                  </w:r>
                </w:p>
              </w:tc>
            </w:tr>
          </w:tbl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3B7C5A" w:rsidRPr="003B7C5A" w:rsidTr="00DE69B4">
        <w:trPr>
          <w:gridAfter w:val="1"/>
          <w:wAfter w:w="6" w:type="dxa"/>
          <w:trHeight w:val="842"/>
        </w:trPr>
        <w:tc>
          <w:tcPr>
            <w:tcW w:w="9379" w:type="dxa"/>
            <w:gridSpan w:val="3"/>
          </w:tcPr>
          <w:p w:rsidR="00487609" w:rsidRDefault="003B7C5A" w:rsidP="00962371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 w:rsidR="003E1B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0A5220" w:rsidRPr="00487609" w:rsidRDefault="000A5220" w:rsidP="006302D5">
            <w:pPr>
              <w:ind w:firstLine="1163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0A5220"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...........</w:t>
            </w:r>
            <w:r w:rsidRPr="000A5220"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</w:t>
            </w:r>
            <w:r w:rsidRPr="000A5220"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</w:t>
            </w:r>
            <w:r w:rsidR="00E52C4C">
              <w:rPr>
                <w:rFonts w:ascii="TH SarabunPSK" w:hAnsi="TH SarabunPSK" w:cs="TH SarabunPSK" w:hint="cs"/>
                <w:sz w:val="30"/>
                <w:szCs w:val="30"/>
                <w:cs/>
              </w:rPr>
              <w:t>...</w:t>
            </w:r>
          </w:p>
        </w:tc>
      </w:tr>
      <w:tr w:rsidR="003B7C5A" w:rsidRPr="003B7C5A" w:rsidTr="00DE69B4">
        <w:trPr>
          <w:gridAfter w:val="1"/>
          <w:wAfter w:w="6" w:type="dxa"/>
          <w:trHeight w:val="841"/>
        </w:trPr>
        <w:tc>
          <w:tcPr>
            <w:tcW w:w="9379" w:type="dxa"/>
            <w:gridSpan w:val="3"/>
          </w:tcPr>
          <w:p w:rsidR="00E52C4C" w:rsidRDefault="003B7C5A" w:rsidP="00E52C4C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 w:rsidR="0048760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950334" w:rsidRPr="00E52C4C" w:rsidRDefault="00950334" w:rsidP="00E52C4C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</w:t>
            </w:r>
          </w:p>
          <w:p w:rsidR="000A5220" w:rsidRPr="00950334" w:rsidRDefault="00950334" w:rsidP="006302D5">
            <w:pPr>
              <w:tabs>
                <w:tab w:val="left" w:pos="1321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</w:t>
            </w:r>
          </w:p>
        </w:tc>
      </w:tr>
      <w:tr w:rsidR="003B7C5A" w:rsidRPr="003B7C5A" w:rsidTr="00DE69B4">
        <w:trPr>
          <w:gridAfter w:val="1"/>
          <w:wAfter w:w="6" w:type="dxa"/>
          <w:trHeight w:val="838"/>
        </w:trPr>
        <w:tc>
          <w:tcPr>
            <w:tcW w:w="9379" w:type="dxa"/>
            <w:gridSpan w:val="3"/>
          </w:tcPr>
          <w:p w:rsidR="00487609" w:rsidRDefault="00487609" w:rsidP="00487609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อุปสรรคต่อการทำงาน :</w:t>
            </w:r>
          </w:p>
          <w:p w:rsidR="00950334" w:rsidRDefault="00950334" w:rsidP="00950334">
            <w:pPr>
              <w:tabs>
                <w:tab w:val="left" w:pos="1321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</w:t>
            </w:r>
          </w:p>
          <w:p w:rsidR="000A5220" w:rsidRPr="000D55E0" w:rsidRDefault="00950334" w:rsidP="006302D5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</w:t>
            </w:r>
          </w:p>
        </w:tc>
      </w:tr>
      <w:tr w:rsidR="002F054A" w:rsidRPr="003B7C5A" w:rsidTr="00DE69B4">
        <w:trPr>
          <w:gridAfter w:val="1"/>
          <w:wAfter w:w="6" w:type="dxa"/>
          <w:trHeight w:val="851"/>
        </w:trPr>
        <w:tc>
          <w:tcPr>
            <w:tcW w:w="9379" w:type="dxa"/>
            <w:gridSpan w:val="3"/>
          </w:tcPr>
          <w:p w:rsidR="00487609" w:rsidRDefault="00841369" w:rsidP="00FB168E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  <w:r w:rsidR="00962371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  <w:p w:rsidR="00950334" w:rsidRDefault="00950334" w:rsidP="00950334">
            <w:pPr>
              <w:tabs>
                <w:tab w:val="left" w:pos="1321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</w:t>
            </w:r>
          </w:p>
          <w:p w:rsidR="002F0A94" w:rsidRPr="000D55E0" w:rsidRDefault="00950334" w:rsidP="006302D5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</w:t>
            </w:r>
          </w:p>
        </w:tc>
      </w:tr>
    </w:tbl>
    <w:p w:rsidR="000C3FE0" w:rsidRPr="00910253" w:rsidRDefault="000C3FE0" w:rsidP="00487609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550C06">
      <w:headerReference w:type="default" r:id="rId8"/>
      <w:footerReference w:type="even" r:id="rId9"/>
      <w:pgSz w:w="11906" w:h="16838"/>
      <w:pgMar w:top="1389" w:right="851" w:bottom="567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12CFB" w:rsidRDefault="00412CFB">
      <w:r>
        <w:separator/>
      </w:r>
    </w:p>
  </w:endnote>
  <w:endnote w:type="continuationSeparator" w:id="0">
    <w:p w:rsidR="00412CFB" w:rsidRDefault="00412C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12CFB" w:rsidRDefault="00412CFB">
      <w:r>
        <w:separator/>
      </w:r>
    </w:p>
  </w:footnote>
  <w:footnote w:type="continuationSeparator" w:id="0">
    <w:p w:rsidR="00412CFB" w:rsidRDefault="00412C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5047DE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254000</wp:posOffset>
              </wp:positionH>
              <wp:positionV relativeFrom="paragraph">
                <wp:posOffset>-97790</wp:posOffset>
              </wp:positionV>
              <wp:extent cx="5712460" cy="457200"/>
              <wp:effectExtent l="0" t="0" r="0" b="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12460" cy="457200"/>
                        <a:chOff x="2508" y="587"/>
                        <a:chExt cx="8144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50C06" w:rsidRPr="000D3B60" w:rsidRDefault="00550C06" w:rsidP="00550C06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รายงานผลการการปฏิบัติราชการ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ตามคำรับรองการปฏิบัติราชการของสำนักมาตรฐานและประเมินผลอุดมศึกษา</w:t>
                            </w:r>
                          </w:p>
                          <w:p w:rsidR="001B7B75" w:rsidRPr="000D3B60" w:rsidRDefault="009D37E4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3F0CC5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</w:t>
                            </w:r>
                            <w:r w:rsidR="00E52C4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" o:spid="_x0000_s1026" style="position:absolute;margin-left:20pt;margin-top:-7.7pt;width:449.8pt;height:36pt;z-index:251658240" coordorigin="2508,587" coordsize="8144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550C06" w:rsidRPr="000D3B60" w:rsidRDefault="00550C06" w:rsidP="00550C06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รายงานผลการการปฏิบัติราชการ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ตามคำรับรองการปฏิบัติราชการของสำนักมาตรฐานและประเมินผลอุดมศึกษา</w:t>
                      </w:r>
                    </w:p>
                    <w:p w:rsidR="001B7B75" w:rsidRPr="000D3B60" w:rsidRDefault="009D37E4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3F0CC5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</w:t>
                      </w:r>
                      <w:r w:rsidR="00E52C4C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2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200.25pt;height:200.25pt" o:bullet="t">
        <v:imagedata r:id="rId1" o:title="321531-200"/>
      </v:shape>
    </w:pict>
  </w:numPicBullet>
  <w:abstractNum w:abstractNumId="0" w15:restartNumberingAfterBreak="0">
    <w:nsid w:val="22FB27CE"/>
    <w:multiLevelType w:val="hybridMultilevel"/>
    <w:tmpl w:val="A43AB3C8"/>
    <w:lvl w:ilvl="0" w:tplc="A650F5A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4"/>
        <w:szCs w:val="24"/>
        <w:lang w:bidi="th-TH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6B231F7"/>
    <w:multiLevelType w:val="hybridMultilevel"/>
    <w:tmpl w:val="459839E6"/>
    <w:lvl w:ilvl="0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" w15:restartNumberingAfterBreak="0">
    <w:nsid w:val="3B2E26B5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3" w15:restartNumberingAfterBreak="0">
    <w:nsid w:val="4ACD6B67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4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5FFD4351"/>
    <w:multiLevelType w:val="hybridMultilevel"/>
    <w:tmpl w:val="EDA6BC0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  <w:lang w:bidi="th-TH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 w15:restartNumberingAfterBreak="0">
    <w:nsid w:val="716B6D00"/>
    <w:multiLevelType w:val="hybridMultilevel"/>
    <w:tmpl w:val="131EA6E0"/>
    <w:lvl w:ilvl="0" w:tplc="B91E4380">
      <w:start w:val="1"/>
      <w:numFmt w:val="decimal"/>
      <w:lvlText w:val="%1."/>
      <w:lvlJc w:val="left"/>
      <w:pPr>
        <w:ind w:left="20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77" w:hanging="360"/>
      </w:pPr>
    </w:lvl>
    <w:lvl w:ilvl="2" w:tplc="0409001B" w:tentative="1">
      <w:start w:val="1"/>
      <w:numFmt w:val="lowerRoman"/>
      <w:lvlText w:val="%3."/>
      <w:lvlJc w:val="right"/>
      <w:pPr>
        <w:ind w:left="3497" w:hanging="180"/>
      </w:pPr>
    </w:lvl>
    <w:lvl w:ilvl="3" w:tplc="0409000F" w:tentative="1">
      <w:start w:val="1"/>
      <w:numFmt w:val="decimal"/>
      <w:lvlText w:val="%4."/>
      <w:lvlJc w:val="left"/>
      <w:pPr>
        <w:ind w:left="4217" w:hanging="360"/>
      </w:pPr>
    </w:lvl>
    <w:lvl w:ilvl="4" w:tplc="04090019" w:tentative="1">
      <w:start w:val="1"/>
      <w:numFmt w:val="lowerLetter"/>
      <w:lvlText w:val="%5."/>
      <w:lvlJc w:val="left"/>
      <w:pPr>
        <w:ind w:left="4937" w:hanging="360"/>
      </w:pPr>
    </w:lvl>
    <w:lvl w:ilvl="5" w:tplc="0409001B" w:tentative="1">
      <w:start w:val="1"/>
      <w:numFmt w:val="lowerRoman"/>
      <w:lvlText w:val="%6."/>
      <w:lvlJc w:val="right"/>
      <w:pPr>
        <w:ind w:left="5657" w:hanging="180"/>
      </w:pPr>
    </w:lvl>
    <w:lvl w:ilvl="6" w:tplc="0409000F" w:tentative="1">
      <w:start w:val="1"/>
      <w:numFmt w:val="decimal"/>
      <w:lvlText w:val="%7."/>
      <w:lvlJc w:val="left"/>
      <w:pPr>
        <w:ind w:left="6377" w:hanging="360"/>
      </w:pPr>
    </w:lvl>
    <w:lvl w:ilvl="7" w:tplc="04090019" w:tentative="1">
      <w:start w:val="1"/>
      <w:numFmt w:val="lowerLetter"/>
      <w:lvlText w:val="%8."/>
      <w:lvlJc w:val="left"/>
      <w:pPr>
        <w:ind w:left="7097" w:hanging="360"/>
      </w:pPr>
    </w:lvl>
    <w:lvl w:ilvl="8" w:tplc="0409001B" w:tentative="1">
      <w:start w:val="1"/>
      <w:numFmt w:val="lowerRoman"/>
      <w:lvlText w:val="%9."/>
      <w:lvlJc w:val="right"/>
      <w:pPr>
        <w:ind w:left="7817" w:hanging="180"/>
      </w:pPr>
    </w:lvl>
  </w:abstractNum>
  <w:abstractNum w:abstractNumId="8" w15:restartNumberingAfterBreak="0">
    <w:nsid w:val="7A805EA8"/>
    <w:multiLevelType w:val="hybridMultilevel"/>
    <w:tmpl w:val="E564B84E"/>
    <w:lvl w:ilvl="0" w:tplc="04090003">
      <w:start w:val="1"/>
      <w:numFmt w:val="bullet"/>
      <w:lvlText w:val="o"/>
      <w:lvlJc w:val="left"/>
      <w:pPr>
        <w:ind w:left="2202" w:hanging="360"/>
      </w:pPr>
      <w:rPr>
        <w:rFonts w:ascii="Courier New" w:hAnsi="Courier New" w:cs="Courier New" w:hint="default"/>
        <w:lang w:bidi="th-TH"/>
      </w:rPr>
    </w:lvl>
    <w:lvl w:ilvl="1" w:tplc="04090003">
      <w:start w:val="1"/>
      <w:numFmt w:val="bullet"/>
      <w:lvlText w:val="o"/>
      <w:lvlJc w:val="left"/>
      <w:pPr>
        <w:ind w:left="29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62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0"/>
  </w:num>
  <w:num w:numId="6">
    <w:abstractNumId w:val="3"/>
  </w:num>
  <w:num w:numId="7">
    <w:abstractNumId w:val="2"/>
  </w:num>
  <w:num w:numId="8">
    <w:abstractNumId w:val="5"/>
  </w:num>
  <w:num w:numId="9">
    <w:abstractNumId w:val="1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3A01"/>
    <w:rsid w:val="0000360D"/>
    <w:rsid w:val="000246DC"/>
    <w:rsid w:val="00025C73"/>
    <w:rsid w:val="00031EAA"/>
    <w:rsid w:val="000539CC"/>
    <w:rsid w:val="00061364"/>
    <w:rsid w:val="0007652E"/>
    <w:rsid w:val="00086869"/>
    <w:rsid w:val="0009319F"/>
    <w:rsid w:val="000A3286"/>
    <w:rsid w:val="000A5220"/>
    <w:rsid w:val="000A7481"/>
    <w:rsid w:val="000B61D2"/>
    <w:rsid w:val="000C06DC"/>
    <w:rsid w:val="000C3FE0"/>
    <w:rsid w:val="000D3B60"/>
    <w:rsid w:val="000D55E0"/>
    <w:rsid w:val="000D6395"/>
    <w:rsid w:val="000E60D4"/>
    <w:rsid w:val="00106E78"/>
    <w:rsid w:val="0012187F"/>
    <w:rsid w:val="00130734"/>
    <w:rsid w:val="00135353"/>
    <w:rsid w:val="00145BE5"/>
    <w:rsid w:val="00154194"/>
    <w:rsid w:val="001618D2"/>
    <w:rsid w:val="0018175B"/>
    <w:rsid w:val="00181C28"/>
    <w:rsid w:val="00185E58"/>
    <w:rsid w:val="001B140F"/>
    <w:rsid w:val="001B5DAF"/>
    <w:rsid w:val="001B7B75"/>
    <w:rsid w:val="001C07B4"/>
    <w:rsid w:val="001C18FF"/>
    <w:rsid w:val="001C2A69"/>
    <w:rsid w:val="001C39D5"/>
    <w:rsid w:val="001D2FDE"/>
    <w:rsid w:val="001E3D89"/>
    <w:rsid w:val="00235C19"/>
    <w:rsid w:val="00251664"/>
    <w:rsid w:val="002632AB"/>
    <w:rsid w:val="00266EF2"/>
    <w:rsid w:val="002847E9"/>
    <w:rsid w:val="002D07A9"/>
    <w:rsid w:val="002D0F9B"/>
    <w:rsid w:val="002D2958"/>
    <w:rsid w:val="002D67F4"/>
    <w:rsid w:val="002F054A"/>
    <w:rsid w:val="002F0A94"/>
    <w:rsid w:val="00335C4D"/>
    <w:rsid w:val="003430B3"/>
    <w:rsid w:val="00344219"/>
    <w:rsid w:val="0034641C"/>
    <w:rsid w:val="00356974"/>
    <w:rsid w:val="00370876"/>
    <w:rsid w:val="003722D8"/>
    <w:rsid w:val="00382C09"/>
    <w:rsid w:val="00382DD0"/>
    <w:rsid w:val="00397236"/>
    <w:rsid w:val="003B7C5A"/>
    <w:rsid w:val="003C016E"/>
    <w:rsid w:val="003C2C30"/>
    <w:rsid w:val="003E0FCD"/>
    <w:rsid w:val="003E1BC4"/>
    <w:rsid w:val="003E4227"/>
    <w:rsid w:val="003F0CC5"/>
    <w:rsid w:val="004032BC"/>
    <w:rsid w:val="00412CFB"/>
    <w:rsid w:val="00420AFB"/>
    <w:rsid w:val="00426790"/>
    <w:rsid w:val="004306B6"/>
    <w:rsid w:val="0043284A"/>
    <w:rsid w:val="00436A70"/>
    <w:rsid w:val="00443E73"/>
    <w:rsid w:val="00453A01"/>
    <w:rsid w:val="004572D8"/>
    <w:rsid w:val="004640F2"/>
    <w:rsid w:val="00466391"/>
    <w:rsid w:val="00487609"/>
    <w:rsid w:val="00490606"/>
    <w:rsid w:val="004B1D7E"/>
    <w:rsid w:val="004C3B2B"/>
    <w:rsid w:val="004C5E52"/>
    <w:rsid w:val="005047DE"/>
    <w:rsid w:val="00516FD7"/>
    <w:rsid w:val="005437F6"/>
    <w:rsid w:val="00546DE3"/>
    <w:rsid w:val="00550C06"/>
    <w:rsid w:val="0057115A"/>
    <w:rsid w:val="005725B6"/>
    <w:rsid w:val="0058298B"/>
    <w:rsid w:val="00596721"/>
    <w:rsid w:val="005B1BF3"/>
    <w:rsid w:val="005B60E0"/>
    <w:rsid w:val="005B7119"/>
    <w:rsid w:val="005C07F8"/>
    <w:rsid w:val="005C159C"/>
    <w:rsid w:val="005D7E04"/>
    <w:rsid w:val="0060158F"/>
    <w:rsid w:val="0061749F"/>
    <w:rsid w:val="006302D5"/>
    <w:rsid w:val="00637718"/>
    <w:rsid w:val="00642568"/>
    <w:rsid w:val="00680208"/>
    <w:rsid w:val="00680463"/>
    <w:rsid w:val="00682347"/>
    <w:rsid w:val="00690952"/>
    <w:rsid w:val="006C2351"/>
    <w:rsid w:val="006C7B37"/>
    <w:rsid w:val="006D7BBB"/>
    <w:rsid w:val="006E0252"/>
    <w:rsid w:val="006F0B4F"/>
    <w:rsid w:val="006F1043"/>
    <w:rsid w:val="006F1B42"/>
    <w:rsid w:val="006F6DAF"/>
    <w:rsid w:val="00707DA8"/>
    <w:rsid w:val="00710080"/>
    <w:rsid w:val="00710AC9"/>
    <w:rsid w:val="00712050"/>
    <w:rsid w:val="007131DC"/>
    <w:rsid w:val="007176B6"/>
    <w:rsid w:val="007208CD"/>
    <w:rsid w:val="00726AE7"/>
    <w:rsid w:val="007415B9"/>
    <w:rsid w:val="00757110"/>
    <w:rsid w:val="007605D4"/>
    <w:rsid w:val="00764DED"/>
    <w:rsid w:val="007706C4"/>
    <w:rsid w:val="007A21D4"/>
    <w:rsid w:val="007A5E7D"/>
    <w:rsid w:val="007E6D75"/>
    <w:rsid w:val="007F194B"/>
    <w:rsid w:val="007F3961"/>
    <w:rsid w:val="007F7EA2"/>
    <w:rsid w:val="00802C6A"/>
    <w:rsid w:val="00815B1B"/>
    <w:rsid w:val="00827CB3"/>
    <w:rsid w:val="008328CD"/>
    <w:rsid w:val="00841369"/>
    <w:rsid w:val="00841D3C"/>
    <w:rsid w:val="00846868"/>
    <w:rsid w:val="008503D5"/>
    <w:rsid w:val="00854223"/>
    <w:rsid w:val="00856178"/>
    <w:rsid w:val="00857347"/>
    <w:rsid w:val="00870555"/>
    <w:rsid w:val="0087746A"/>
    <w:rsid w:val="008A4E84"/>
    <w:rsid w:val="008D27EB"/>
    <w:rsid w:val="008E45ED"/>
    <w:rsid w:val="008E67FD"/>
    <w:rsid w:val="008F2F4D"/>
    <w:rsid w:val="008F792A"/>
    <w:rsid w:val="00900054"/>
    <w:rsid w:val="00910253"/>
    <w:rsid w:val="009332B8"/>
    <w:rsid w:val="009373FD"/>
    <w:rsid w:val="00950334"/>
    <w:rsid w:val="00962371"/>
    <w:rsid w:val="00962B83"/>
    <w:rsid w:val="00991518"/>
    <w:rsid w:val="00994FC2"/>
    <w:rsid w:val="0099556A"/>
    <w:rsid w:val="009B23DE"/>
    <w:rsid w:val="009C12E1"/>
    <w:rsid w:val="009D37E4"/>
    <w:rsid w:val="009D395D"/>
    <w:rsid w:val="009F3843"/>
    <w:rsid w:val="00A047E3"/>
    <w:rsid w:val="00A13D2C"/>
    <w:rsid w:val="00A147BB"/>
    <w:rsid w:val="00A155E3"/>
    <w:rsid w:val="00A21B19"/>
    <w:rsid w:val="00A303B1"/>
    <w:rsid w:val="00A325E0"/>
    <w:rsid w:val="00A33B2A"/>
    <w:rsid w:val="00A4208E"/>
    <w:rsid w:val="00A50AE4"/>
    <w:rsid w:val="00A541E6"/>
    <w:rsid w:val="00A560E5"/>
    <w:rsid w:val="00A74F3A"/>
    <w:rsid w:val="00A86C64"/>
    <w:rsid w:val="00AB4406"/>
    <w:rsid w:val="00AB6FBE"/>
    <w:rsid w:val="00AB78EA"/>
    <w:rsid w:val="00AC0B10"/>
    <w:rsid w:val="00AC2F65"/>
    <w:rsid w:val="00AE166A"/>
    <w:rsid w:val="00AF037B"/>
    <w:rsid w:val="00AF0624"/>
    <w:rsid w:val="00AF1D95"/>
    <w:rsid w:val="00B04EAA"/>
    <w:rsid w:val="00B26A52"/>
    <w:rsid w:val="00B5406D"/>
    <w:rsid w:val="00B67D46"/>
    <w:rsid w:val="00B76FCB"/>
    <w:rsid w:val="00B834C3"/>
    <w:rsid w:val="00BA1A21"/>
    <w:rsid w:val="00BB2E91"/>
    <w:rsid w:val="00BC4597"/>
    <w:rsid w:val="00BC5E9D"/>
    <w:rsid w:val="00BC746C"/>
    <w:rsid w:val="00C05ABF"/>
    <w:rsid w:val="00C06017"/>
    <w:rsid w:val="00C6134E"/>
    <w:rsid w:val="00C67D71"/>
    <w:rsid w:val="00CE50B1"/>
    <w:rsid w:val="00CF0196"/>
    <w:rsid w:val="00CF3A4A"/>
    <w:rsid w:val="00CF45AF"/>
    <w:rsid w:val="00D134A9"/>
    <w:rsid w:val="00D26B5D"/>
    <w:rsid w:val="00D43F4A"/>
    <w:rsid w:val="00D45272"/>
    <w:rsid w:val="00D45D22"/>
    <w:rsid w:val="00D553D4"/>
    <w:rsid w:val="00D6022A"/>
    <w:rsid w:val="00D63723"/>
    <w:rsid w:val="00D849B7"/>
    <w:rsid w:val="00DA3363"/>
    <w:rsid w:val="00DA5582"/>
    <w:rsid w:val="00DC244A"/>
    <w:rsid w:val="00DE1A2C"/>
    <w:rsid w:val="00DE5095"/>
    <w:rsid w:val="00DE69B4"/>
    <w:rsid w:val="00DE6CC4"/>
    <w:rsid w:val="00DF0979"/>
    <w:rsid w:val="00DF2CE3"/>
    <w:rsid w:val="00DF5A0B"/>
    <w:rsid w:val="00E04588"/>
    <w:rsid w:val="00E13428"/>
    <w:rsid w:val="00E36CAD"/>
    <w:rsid w:val="00E379B3"/>
    <w:rsid w:val="00E40020"/>
    <w:rsid w:val="00E52C4C"/>
    <w:rsid w:val="00E545A3"/>
    <w:rsid w:val="00E70398"/>
    <w:rsid w:val="00E873D6"/>
    <w:rsid w:val="00EC4F92"/>
    <w:rsid w:val="00EF441F"/>
    <w:rsid w:val="00EF49EB"/>
    <w:rsid w:val="00EF594D"/>
    <w:rsid w:val="00EF751B"/>
    <w:rsid w:val="00F04C1B"/>
    <w:rsid w:val="00F06FE3"/>
    <w:rsid w:val="00F1013C"/>
    <w:rsid w:val="00F27EE1"/>
    <w:rsid w:val="00F52E7F"/>
    <w:rsid w:val="00F73062"/>
    <w:rsid w:val="00F7458E"/>
    <w:rsid w:val="00F77139"/>
    <w:rsid w:val="00F777A5"/>
    <w:rsid w:val="00F800B7"/>
    <w:rsid w:val="00FB168E"/>
    <w:rsid w:val="00FB2183"/>
    <w:rsid w:val="00FC1974"/>
    <w:rsid w:val="00FC7650"/>
    <w:rsid w:val="00FD5D04"/>
    <w:rsid w:val="00FD5F32"/>
    <w:rsid w:val="00FF69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38C852D"/>
  <w15:docId w15:val="{13DE272D-7458-4AE0-94A9-B869E882D4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D37E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605D4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7605D4"/>
    <w:rPr>
      <w:rFonts w:ascii="Tahoma" w:eastAsia="Times New Roman" w:hAnsi="Tahoma" w:cs="Angsana New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958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hidarat.bun\Desktop\&#3626;&#3605;&#3611;\&#3605;&#3633;&#3623;&#3594;&#3637;&#3657;&#3623;&#3633;&#3604;&#3607;&#3637;&#3656;%20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EC38A9-AFD7-4283-AC0F-550FAFCE6A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ตัวชี้วัดที่ 1</Template>
  <TotalTime>30</TotalTime>
  <Pages>3</Pages>
  <Words>952</Words>
  <Characters>5433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ธิดารัตน์ บุณยรัตวณิช</dc:creator>
  <cp:lastModifiedBy>ศุภลักษณ์ พรมประทีป</cp:lastModifiedBy>
  <cp:revision>21</cp:revision>
  <cp:lastPrinted>2018-04-05T01:06:00Z</cp:lastPrinted>
  <dcterms:created xsi:type="dcterms:W3CDTF">2019-02-04T07:47:00Z</dcterms:created>
  <dcterms:modified xsi:type="dcterms:W3CDTF">2019-06-27T02:22:00Z</dcterms:modified>
</cp:coreProperties>
</file>